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32C86014"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1E7C3D">
        <w:rPr>
          <w:b/>
          <w:noProof/>
          <w:sz w:val="24"/>
        </w:rPr>
        <w:t>0356</w:t>
      </w:r>
    </w:p>
    <w:p w14:paraId="0A0C5C32" w14:textId="2DF46F7D"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4xxxx</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60B68A92"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1AC5">
        <w:rPr>
          <w:rFonts w:ascii="Arial" w:hAnsi="Arial" w:cs="Arial"/>
          <w:b/>
          <w:bCs/>
          <w:lang w:val="en-US"/>
        </w:rPr>
        <w:t>Updates</w:t>
      </w:r>
      <w:r w:rsidR="004B69DB">
        <w:rPr>
          <w:rFonts w:ascii="Arial" w:hAnsi="Arial" w:cs="Arial"/>
          <w:b/>
          <w:bCs/>
          <w:lang w:val="en-US"/>
        </w:rPr>
        <w:t xml:space="preserve"> to solution </w:t>
      </w:r>
      <w:r w:rsidR="004C1AC5">
        <w:rPr>
          <w:rFonts w:ascii="Arial" w:hAnsi="Arial" w:cs="Arial"/>
          <w:b/>
          <w:bCs/>
          <w:lang w:val="en-US"/>
        </w:rPr>
        <w:t>4</w:t>
      </w:r>
    </w:p>
    <w:p w14:paraId="369E83CA" w14:textId="1313C7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-82</w:t>
      </w:r>
      <w:r w:rsidR="00836C0D">
        <w:rPr>
          <w:rFonts w:ascii="Arial" w:hAnsi="Arial" w:cs="Arial"/>
          <w:b/>
          <w:bCs/>
          <w:lang w:val="en-US"/>
        </w:rPr>
        <w:t xml:space="preserve"> V0.</w:t>
      </w:r>
      <w:r w:rsidR="00CE5CFA">
        <w:rPr>
          <w:rFonts w:ascii="Arial" w:hAnsi="Arial" w:cs="Arial"/>
          <w:b/>
          <w:bCs/>
          <w:lang w:val="en-US"/>
        </w:rPr>
        <w:t>2</w:t>
      </w:r>
      <w:r w:rsidR="00836C0D">
        <w:rPr>
          <w:rFonts w:ascii="Arial" w:hAnsi="Arial" w:cs="Arial"/>
          <w:b/>
          <w:bCs/>
          <w:lang w:val="en-US"/>
        </w:rPr>
        <w:t>.</w:t>
      </w:r>
      <w:r w:rsidR="00CD3E01" w:rsidRPr="00920C86">
        <w:rPr>
          <w:rFonts w:ascii="Arial" w:hAnsi="Arial" w:cs="Arial"/>
          <w:b/>
          <w:bCs/>
          <w:lang w:val="en-US"/>
        </w:rPr>
        <w:t>0</w:t>
      </w:r>
    </w:p>
    <w:p w14:paraId="7A32AF7A" w14:textId="2890B43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8.3</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0C61D1C6" w14:textId="45C7A4D7" w:rsidR="007E0CA2" w:rsidRDefault="007E0CA2" w:rsidP="007E0CA2">
      <w:pPr>
        <w:spacing w:after="120"/>
        <w:ind w:left="1985" w:hanging="1985"/>
        <w:rPr>
          <w:rStyle w:val="Hyperlink"/>
          <w:rFonts w:ascii="Arial" w:hAnsi="Arial" w:cs="Arial"/>
          <w:b/>
          <w:bCs/>
        </w:rPr>
      </w:pPr>
      <w:r>
        <w:rPr>
          <w:rFonts w:ascii="Arial" w:hAnsi="Arial" w:cs="Arial"/>
          <w:b/>
          <w:bCs/>
        </w:rPr>
        <w:t>Contact:</w:t>
      </w:r>
      <w:r>
        <w:rPr>
          <w:rFonts w:ascii="Arial" w:hAnsi="Arial" w:cs="Arial"/>
          <w:b/>
          <w:bCs/>
        </w:rPr>
        <w:tab/>
        <w:t xml:space="preserve">Catalina Mladin, </w:t>
      </w:r>
      <w:r w:rsidRPr="007E0CA2">
        <w:rPr>
          <w:rFonts w:ascii="Arial" w:hAnsi="Arial" w:cs="Arial"/>
          <w:b/>
          <w:bCs/>
        </w:rPr>
        <w:t>mladin.catalina@convidawireless.com</w:t>
      </w:r>
    </w:p>
    <w:p w14:paraId="1FB94FC8" w14:textId="77777777" w:rsidR="007E0CA2" w:rsidRPr="00893373" w:rsidRDefault="007E0CA2" w:rsidP="007E0CA2">
      <w:pPr>
        <w:spacing w:after="120"/>
        <w:ind w:left="1985" w:hanging="1985"/>
        <w:rPr>
          <w:rFonts w:ascii="Arial" w:hAnsi="Arial" w:cs="Arial"/>
          <w:b/>
          <w:bCs/>
        </w:rPr>
      </w:pPr>
      <w:r>
        <w:rPr>
          <w:rFonts w:ascii="Arial" w:hAnsi="Arial" w:cs="Arial"/>
          <w:b/>
          <w:bCs/>
        </w:rPr>
        <w:tab/>
        <w:t>Lu Liu, liu.lu@convidawireless.com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4BB841A" w14:textId="0CCD0EEE" w:rsidR="008710FF" w:rsidRDefault="00750ADD" w:rsidP="007568EA">
      <w:pPr>
        <w:pStyle w:val="B1"/>
        <w:ind w:left="0" w:firstLine="0"/>
        <w:rPr>
          <w:noProof/>
          <w:lang w:val="fr-FR"/>
        </w:rPr>
      </w:pPr>
      <w:r>
        <w:rPr>
          <w:noProof/>
          <w:lang w:val="fr-FR"/>
        </w:rPr>
        <w:t>This contribution alignes solution 4 with solution 1 based on the following understanding :</w:t>
      </w:r>
    </w:p>
    <w:p w14:paraId="46D772FA" w14:textId="04C8694E" w:rsidR="00750ADD" w:rsidRPr="00750ADD" w:rsidRDefault="00750ADD" w:rsidP="00750ADD">
      <w:pPr>
        <w:pStyle w:val="B1"/>
        <w:numPr>
          <w:ilvl w:val="0"/>
          <w:numId w:val="3"/>
        </w:numPr>
        <w:rPr>
          <w:noProof/>
          <w:lang w:val="en-US"/>
        </w:rPr>
      </w:pPr>
      <w:r w:rsidRPr="00750ADD">
        <w:rPr>
          <w:noProof/>
          <w:lang w:val="en-US"/>
        </w:rPr>
        <w:t xml:space="preserve">MTME-enhanced ADAES function provides ML capabilities (i.e.  model training and management) to the ADAE service so that enhanced ADAE server/client are enabled to generate analytics results for supported analytics IDs using ML-enhanced methods. </w:t>
      </w:r>
    </w:p>
    <w:p w14:paraId="49F61C59" w14:textId="7DCF53A1" w:rsidR="005449B1" w:rsidRPr="005449B1" w:rsidRDefault="00750ADD" w:rsidP="005449B1">
      <w:pPr>
        <w:pStyle w:val="B1"/>
        <w:numPr>
          <w:ilvl w:val="0"/>
          <w:numId w:val="3"/>
        </w:numPr>
        <w:rPr>
          <w:noProof/>
          <w:lang w:val="en-US"/>
        </w:rPr>
      </w:pPr>
      <w:r w:rsidRPr="00750ADD">
        <w:rPr>
          <w:noProof/>
          <w:lang w:val="en-US"/>
        </w:rPr>
        <w:t>The MTME-enhanced ADAE service executes AI/ML operations without relying on the AIML enablement service. As such, MTME-enhanced ADAE services and AIML enabler services can be deployed in a complementary fashion.</w:t>
      </w:r>
      <w:r w:rsidR="005449B1" w:rsidRPr="005449B1">
        <w:rPr>
          <w:noProof/>
          <w:lang w:val="en-US"/>
        </w:rPr>
        <w:t>The normative phase will specify AIML operations indicating which machine learning enabling entities ( i.e. MTME-enhanced ADAE , AIML enabler, either or both) can invoke them.</w:t>
      </w:r>
    </w:p>
    <w:p w14:paraId="0676A155" w14:textId="77777777" w:rsidR="00750ADD" w:rsidRPr="0001315E" w:rsidRDefault="00750ADD" w:rsidP="007568EA">
      <w:pPr>
        <w:pStyle w:val="B1"/>
        <w:ind w:left="0" w:firstLine="0"/>
        <w:rPr>
          <w:noProof/>
          <w:lang w:val="fr-FR"/>
        </w:rPr>
      </w:pPr>
    </w:p>
    <w:p w14:paraId="1BEAFE32" w14:textId="49B1B8E4" w:rsidR="00C93D83" w:rsidRDefault="00B41104">
      <w:pPr>
        <w:pStyle w:val="CRCoverPage"/>
        <w:rPr>
          <w:b/>
          <w:lang w:val="en-US"/>
        </w:rPr>
      </w:pPr>
      <w:r>
        <w:rPr>
          <w:b/>
          <w:lang w:val="en-US"/>
        </w:rPr>
        <w:t>2. Reason for Change</w:t>
      </w:r>
    </w:p>
    <w:p w14:paraId="41D7AC78" w14:textId="4EF4D1DE" w:rsidR="00C93D83" w:rsidRDefault="005449B1">
      <w:pPr>
        <w:rPr>
          <w:lang w:val="en-US"/>
        </w:rPr>
      </w:pPr>
      <w:r>
        <w:rPr>
          <w:lang w:val="en-US"/>
        </w:rPr>
        <w:t>Align solution 4 wit</w:t>
      </w:r>
      <w:r w:rsidR="00A07603">
        <w:rPr>
          <w:lang w:val="en-US"/>
        </w:rPr>
        <w:t xml:space="preserve">h the architecture. Given the scope of the solution, it pertains only to MTME-enhanced ADAE.  </w:t>
      </w:r>
    </w:p>
    <w:p w14:paraId="0A0043B9" w14:textId="212402DF" w:rsidR="00C93D83" w:rsidRDefault="005449B1">
      <w:pPr>
        <w:pStyle w:val="CRCoverPage"/>
        <w:rPr>
          <w:b/>
          <w:lang w:val="en-US"/>
        </w:rPr>
      </w:pPr>
      <w:r>
        <w:rPr>
          <w:b/>
          <w:lang w:val="en-US"/>
        </w:rPr>
        <w:t>3</w:t>
      </w:r>
      <w:r w:rsidR="00B41104">
        <w:rPr>
          <w:b/>
          <w:lang w:val="en-US"/>
        </w:rPr>
        <w:t>. Proposal</w:t>
      </w:r>
    </w:p>
    <w:p w14:paraId="4732D8AA" w14:textId="2CC11DB6" w:rsidR="00C93D83" w:rsidRDefault="00B41104">
      <w:pPr>
        <w:rPr>
          <w:lang w:val="en-US"/>
        </w:rPr>
      </w:pPr>
      <w:r>
        <w:rPr>
          <w:lang w:val="en-US"/>
        </w:rPr>
        <w:t xml:space="preserve">It is proposed to agree the following changes to 3GPP </w:t>
      </w:r>
      <w:r w:rsidR="00A45BFB" w:rsidRPr="00A45BFB">
        <w:rPr>
          <w:lang w:val="en-US"/>
        </w:rPr>
        <w:t>23.700-82 V0.</w:t>
      </w:r>
      <w:r w:rsidR="002321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BC7A425" w14:textId="77777777" w:rsidR="008B16F2" w:rsidRPr="0064781D" w:rsidRDefault="008B16F2" w:rsidP="008B16F2">
      <w:pPr>
        <w:pStyle w:val="Heading2"/>
      </w:pPr>
      <w:bookmarkStart w:id="0" w:name="_Toc148437286"/>
      <w:bookmarkStart w:id="1" w:name="_Toc151544855"/>
      <w:bookmarkStart w:id="2" w:name="_Toc510696599"/>
      <w:bookmarkStart w:id="3" w:name="_Toc35971391"/>
      <w:bookmarkStart w:id="4" w:name="_Toc128732967"/>
      <w:r>
        <w:rPr>
          <w:lang w:eastAsia="zh-CN"/>
        </w:rPr>
        <w:t>8</w:t>
      </w:r>
      <w:r>
        <w:t>.4</w:t>
      </w:r>
      <w:r>
        <w:tab/>
      </w:r>
      <w:r>
        <w:rPr>
          <w:lang w:val="en-US"/>
        </w:rPr>
        <w:t xml:space="preserve">Solution #4: </w:t>
      </w:r>
      <w:bookmarkEnd w:id="0"/>
      <w:r>
        <w:rPr>
          <w:rFonts w:eastAsiaTheme="minorEastAsia"/>
          <w:lang w:val="en-US"/>
        </w:rPr>
        <w:t>Support for ML-enabled ADAE analytics</w:t>
      </w:r>
      <w:bookmarkEnd w:id="1"/>
    </w:p>
    <w:p w14:paraId="74F0F335" w14:textId="77777777" w:rsidR="008B16F2" w:rsidRDefault="008B16F2" w:rsidP="008B16F2">
      <w:pPr>
        <w:pStyle w:val="Heading3"/>
      </w:pPr>
      <w:bookmarkStart w:id="5" w:name="_Toc148437287"/>
      <w:bookmarkStart w:id="6" w:name="_Toc151544856"/>
      <w:bookmarkStart w:id="7" w:name="_Hlk151045981"/>
      <w:r>
        <w:rPr>
          <w:lang w:eastAsia="zh-CN"/>
        </w:rPr>
        <w:t>8</w:t>
      </w:r>
      <w:r>
        <w:t>.4.1</w:t>
      </w:r>
      <w:r>
        <w:tab/>
        <w:t>Solution description</w:t>
      </w:r>
      <w:bookmarkEnd w:id="5"/>
      <w:bookmarkEnd w:id="6"/>
    </w:p>
    <w:bookmarkEnd w:id="7"/>
    <w:p w14:paraId="5AAF3B4D" w14:textId="77777777" w:rsidR="008B16F2" w:rsidRPr="0035047D" w:rsidRDefault="008B16F2" w:rsidP="008B16F2">
      <w:r w:rsidRPr="0035047D">
        <w:t>This solution addresses Key Issue #</w:t>
      </w:r>
      <w:r>
        <w:t>2</w:t>
      </w:r>
      <w:r w:rsidRPr="0035047D">
        <w:t>.</w:t>
      </w:r>
    </w:p>
    <w:p w14:paraId="0F82ED57" w14:textId="77777777" w:rsidR="008B16F2" w:rsidRDefault="008B16F2" w:rsidP="008B16F2">
      <w:pPr>
        <w:pStyle w:val="NoSpacing"/>
        <w:rPr>
          <w:rFonts w:eastAsiaTheme="minorEastAsia"/>
          <w:lang w:val="en-US"/>
        </w:rPr>
      </w:pPr>
      <w:r w:rsidRPr="0035047D">
        <w:t xml:space="preserve">This solution introduces </w:t>
      </w:r>
      <w:r>
        <w:t xml:space="preserve">the selection and configuration of the ML model entities to support a certain ADAE layer analytics event. This solution aims the enhancement of analytics services provided by the analytics enablement functionality, and in particular </w:t>
      </w:r>
      <w:r w:rsidRPr="00696C19">
        <w:rPr>
          <w:rFonts w:eastAsiaTheme="minorEastAsia"/>
          <w:lang w:val="en-US"/>
        </w:rPr>
        <w:t xml:space="preserve">analytics related to VAL </w:t>
      </w:r>
      <w:r>
        <w:rPr>
          <w:rFonts w:eastAsiaTheme="minorEastAsia"/>
          <w:lang w:val="en-US"/>
        </w:rPr>
        <w:t xml:space="preserve">server or session </w:t>
      </w:r>
      <w:r w:rsidRPr="00696C19">
        <w:rPr>
          <w:rFonts w:eastAsiaTheme="minorEastAsia"/>
          <w:lang w:val="en-US"/>
        </w:rPr>
        <w:t>performance</w:t>
      </w:r>
      <w:r>
        <w:rPr>
          <w:rFonts w:eastAsiaTheme="minorEastAsia"/>
          <w:lang w:val="en-US"/>
        </w:rPr>
        <w:t>, as well as analytics related to edge load (as specified in TS 23.436).</w:t>
      </w:r>
    </w:p>
    <w:p w14:paraId="2CD7D974" w14:textId="77777777" w:rsidR="008B16F2" w:rsidRDefault="008B16F2" w:rsidP="008B16F2">
      <w:pPr>
        <w:pStyle w:val="NoSpacing"/>
        <w:rPr>
          <w:rFonts w:eastAsiaTheme="minorEastAsia"/>
          <w:lang w:val="en-US"/>
        </w:rPr>
      </w:pPr>
    </w:p>
    <w:p w14:paraId="6FBE0F7A" w14:textId="7D32F3CA" w:rsidR="008B16F2" w:rsidRDefault="008B16F2" w:rsidP="008B16F2">
      <w:r>
        <w:t xml:space="preserve">In this solution, ADAES is using </w:t>
      </w:r>
      <w:del w:id="8" w:author="Convida" w:date="2024-02-19T09:18:00Z">
        <w:r w:rsidDel="008B16F2">
          <w:delText>AIML Enablement</w:delText>
        </w:r>
      </w:del>
      <w:ins w:id="9" w:author="Convida" w:date="2024-02-19T09:18:00Z">
        <w:r>
          <w:t>MTME</w:t>
        </w:r>
      </w:ins>
      <w:r>
        <w:t xml:space="preserve"> capability for ML model training / inference for ADAE layer analytics events. </w:t>
      </w:r>
    </w:p>
    <w:p w14:paraId="6964C171" w14:textId="118C5F43" w:rsidR="008B16F2" w:rsidRDefault="008B16F2" w:rsidP="008B16F2">
      <w:pPr>
        <w:pStyle w:val="NO"/>
      </w:pPr>
      <w:r>
        <w:t>NOTE:</w:t>
      </w:r>
      <w:r>
        <w:tab/>
        <w:t xml:space="preserve">Such training and inference can be performed in multiple entities (distributed </w:t>
      </w:r>
      <w:del w:id="10" w:author="Convida" w:date="2024-02-19T09:18:00Z">
        <w:r w:rsidDel="008B16F2">
          <w:delText>AIML Enablement</w:delText>
        </w:r>
      </w:del>
      <w:ins w:id="11" w:author="Convida" w:date="2024-02-19T09:18:00Z">
        <w:r>
          <w:t>ADAE server</w:t>
        </w:r>
      </w:ins>
      <w:r>
        <w:t xml:space="preserve">, </w:t>
      </w:r>
      <w:del w:id="12" w:author="Convida" w:date="2024-02-19T09:18:00Z">
        <w:r w:rsidDel="008B16F2">
          <w:delText>AIML Enablement</w:delText>
        </w:r>
      </w:del>
      <w:ins w:id="13" w:author="Convida" w:date="2024-02-19T09:18:00Z">
        <w:r>
          <w:t>ADAE</w:t>
        </w:r>
      </w:ins>
      <w:r>
        <w:t xml:space="preserve"> client); however it is not explicitly shown in the procedure.</w:t>
      </w:r>
    </w:p>
    <w:p w14:paraId="595DEB49" w14:textId="5DB97F3E" w:rsidR="008B16F2" w:rsidRPr="0035047D" w:rsidRDefault="008B16F2" w:rsidP="008B16F2">
      <w:r w:rsidRPr="0035047D">
        <w:lastRenderedPageBreak/>
        <w:t>Figure </w:t>
      </w:r>
      <w:r>
        <w:t>8</w:t>
      </w:r>
      <w:r w:rsidRPr="0035047D">
        <w:t>.</w:t>
      </w:r>
      <w:r>
        <w:t>4</w:t>
      </w:r>
      <w:r w:rsidRPr="0035047D">
        <w:t xml:space="preserve">.1-1 illustrates the procedure where the </w:t>
      </w:r>
      <w:r>
        <w:t>ML-enabled analytics are provided using ML model training at the enabler layer</w:t>
      </w:r>
      <w:del w:id="14" w:author="Convida" w:date="2024-02-19T09:18:00Z">
        <w:r w:rsidDel="008B16F2">
          <w:delText xml:space="preserve"> (by an app layer ML model training service)</w:delText>
        </w:r>
      </w:del>
      <w:r w:rsidRPr="0035047D">
        <w:t xml:space="preserve">. </w:t>
      </w:r>
    </w:p>
    <w:p w14:paraId="03182431" w14:textId="77777777" w:rsidR="008B16F2" w:rsidRPr="0035047D" w:rsidRDefault="008B16F2" w:rsidP="008B16F2">
      <w:pPr>
        <w:rPr>
          <w:noProof/>
          <w:lang w:val="en-US"/>
        </w:rPr>
      </w:pPr>
      <w:r w:rsidRPr="0035047D">
        <w:rPr>
          <w:noProof/>
          <w:lang w:val="en-US"/>
        </w:rPr>
        <w:t>Pre-conditions:</w:t>
      </w:r>
    </w:p>
    <w:p w14:paraId="50312904" w14:textId="77777777" w:rsidR="008B16F2" w:rsidRPr="0035047D" w:rsidRDefault="008B16F2" w:rsidP="008B16F2">
      <w:pPr>
        <w:pStyle w:val="B1"/>
      </w:pPr>
      <w:r w:rsidRPr="0035047D">
        <w:rPr>
          <w:noProof/>
          <w:lang w:val="en-US"/>
        </w:rPr>
        <w:t>1.</w:t>
      </w:r>
      <w:r w:rsidRPr="0035047D">
        <w:rPr>
          <w:noProof/>
          <w:lang w:val="en-US"/>
        </w:rPr>
        <w:tab/>
      </w:r>
      <w:r w:rsidRPr="0035047D">
        <w:rPr>
          <w:lang w:val="en-US"/>
        </w:rPr>
        <w:t>ADAEC</w:t>
      </w:r>
      <w:r w:rsidRPr="0035047D">
        <w:t xml:space="preserve"> is connected to ADAES</w:t>
      </w:r>
    </w:p>
    <w:p w14:paraId="08FF67A9" w14:textId="77777777" w:rsidR="008B16F2" w:rsidRPr="00B6156C" w:rsidRDefault="008B16F2" w:rsidP="008B16F2">
      <w:pPr>
        <w:pStyle w:val="NoSpacing"/>
        <w:rPr>
          <w:rFonts w:eastAsiaTheme="minorEastAsia"/>
        </w:rPr>
      </w:pPr>
    </w:p>
    <w:p w14:paraId="49386369" w14:textId="1302C4B2" w:rsidR="008B16F2" w:rsidRDefault="008B16F2" w:rsidP="008B16F2">
      <w:pPr>
        <w:pStyle w:val="TH"/>
        <w:rPr>
          <w:ins w:id="15" w:author="Convida" w:date="2024-02-19T09:19:00Z"/>
        </w:rPr>
      </w:pPr>
      <w:del w:id="16" w:author="Convida" w:date="2024-02-19T09:19:00Z">
        <w:r w:rsidDel="008B16F2">
          <w:object w:dxaOrig="9420" w:dyaOrig="7890" w14:anchorId="048D4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94.8pt" o:ole="">
              <v:imagedata r:id="rId12" o:title=""/>
            </v:shape>
            <o:OLEObject Type="Embed" ProgID="Visio.Drawing.15" ShapeID="_x0000_i1025" DrawAspect="Content" ObjectID="_1769866743" r:id="rId13"/>
          </w:object>
        </w:r>
      </w:del>
    </w:p>
    <w:p w14:paraId="3957098F" w14:textId="26C93C5F" w:rsidR="008B16F2" w:rsidRDefault="008B16F2" w:rsidP="008B16F2">
      <w:pPr>
        <w:pStyle w:val="TH"/>
      </w:pPr>
      <w:ins w:id="17" w:author="Convida" w:date="2024-02-19T09:19:00Z">
        <w:r>
          <w:object w:dxaOrig="9420" w:dyaOrig="7890" w14:anchorId="2E845BF9">
            <v:shape id="_x0000_i1026" type="#_x0000_t75" style="width:468pt;height:396.6pt" o:ole="">
              <v:imagedata r:id="rId14" o:title=""/>
            </v:shape>
            <o:OLEObject Type="Embed" ProgID="Visio.Drawing.15" ShapeID="_x0000_i1026" DrawAspect="Content" ObjectID="_1769866744" r:id="rId15"/>
          </w:object>
        </w:r>
      </w:ins>
    </w:p>
    <w:p w14:paraId="134A82A6" w14:textId="77777777" w:rsidR="008B16F2" w:rsidRDefault="008B16F2" w:rsidP="008B16F2">
      <w:pPr>
        <w:pStyle w:val="TF"/>
        <w:rPr>
          <w:rFonts w:eastAsiaTheme="minorEastAsia"/>
          <w:lang w:val="en-US"/>
        </w:rPr>
      </w:pPr>
      <w:r w:rsidRPr="00B6156C">
        <w:rPr>
          <w:rFonts w:eastAsiaTheme="minorEastAsia"/>
          <w:lang w:val="en-US"/>
        </w:rPr>
        <w:t>Figure </w:t>
      </w:r>
      <w:r>
        <w:rPr>
          <w:rFonts w:eastAsiaTheme="minorEastAsia"/>
          <w:lang w:val="en-US"/>
        </w:rPr>
        <w:t>8</w:t>
      </w:r>
      <w:r w:rsidRPr="00B6156C">
        <w:rPr>
          <w:rFonts w:eastAsiaTheme="minorEastAsia"/>
        </w:rPr>
        <w:t>.</w:t>
      </w:r>
      <w:r>
        <w:rPr>
          <w:rFonts w:eastAsiaTheme="minorEastAsia"/>
        </w:rPr>
        <w:t>4</w:t>
      </w:r>
      <w:r w:rsidRPr="00B6156C">
        <w:rPr>
          <w:rFonts w:eastAsiaTheme="minorEastAsia"/>
        </w:rPr>
        <w:t>.1</w:t>
      </w:r>
      <w:r w:rsidRPr="00B6156C">
        <w:rPr>
          <w:rFonts w:eastAsiaTheme="minorEastAsia"/>
          <w:lang w:val="en-US"/>
        </w:rPr>
        <w:t>-1:</w:t>
      </w:r>
      <w:r>
        <w:rPr>
          <w:rFonts w:eastAsiaTheme="minorEastAsia"/>
          <w:lang w:val="en-US"/>
        </w:rPr>
        <w:t xml:space="preserve"> Support for ML-enabled ADAE analytics</w:t>
      </w:r>
    </w:p>
    <w:p w14:paraId="2C82C311" w14:textId="550045AB" w:rsidR="008B16F2" w:rsidRPr="007E029D" w:rsidRDefault="008B16F2" w:rsidP="008B16F2">
      <w:pPr>
        <w:pStyle w:val="B1"/>
        <w:rPr>
          <w:lang w:val="en-US"/>
        </w:rPr>
      </w:pPr>
      <w:r>
        <w:rPr>
          <w:rFonts w:eastAsiaTheme="minorEastAsia"/>
          <w:lang w:val="en-US"/>
        </w:rPr>
        <w:t>1.</w:t>
      </w:r>
      <w:r>
        <w:rPr>
          <w:rFonts w:eastAsiaTheme="minorEastAsia"/>
          <w:lang w:val="en-US"/>
        </w:rPr>
        <w:tab/>
        <w:t xml:space="preserve">The </w:t>
      </w:r>
      <w:ins w:id="18" w:author="Convida" w:date="2024-02-19T09:19:00Z">
        <w:r>
          <w:rPr>
            <w:rFonts w:eastAsiaTheme="minorEastAsia"/>
            <w:lang w:val="en-US"/>
          </w:rPr>
          <w:t>analytics con</w:t>
        </w:r>
      </w:ins>
      <w:ins w:id="19" w:author="Convida" w:date="2024-02-19T09:20:00Z">
        <w:r>
          <w:rPr>
            <w:rFonts w:eastAsiaTheme="minorEastAsia"/>
            <w:lang w:val="en-US"/>
          </w:rPr>
          <w:t xml:space="preserve">sumer (e.g. </w:t>
        </w:r>
      </w:ins>
      <w:r>
        <w:rPr>
          <w:rFonts w:eastAsiaTheme="minorEastAsia"/>
          <w:lang w:val="en-US"/>
        </w:rPr>
        <w:t>VAL server</w:t>
      </w:r>
      <w:ins w:id="20" w:author="Convida" w:date="2024-02-19T09:20:00Z">
        <w:r>
          <w:rPr>
            <w:rFonts w:eastAsiaTheme="minorEastAsia"/>
            <w:lang w:val="en-US"/>
          </w:rPr>
          <w:t>)</w:t>
        </w:r>
      </w:ins>
      <w:r>
        <w:rPr>
          <w:rFonts w:eastAsiaTheme="minorEastAsia"/>
          <w:lang w:val="en-US"/>
        </w:rPr>
        <w:t xml:space="preserve"> subscribes to ADAES for an analytics service (e.g., for Analytics ID = ‘VAL server #1 perf analytics’). The subscription is applicable to the ADAE analytics services as described in TS 23.436. Such subscription can also indicate the use of AI/ML enabled analytics</w:t>
      </w:r>
      <w:r w:rsidRPr="007E029D">
        <w:rPr>
          <w:rFonts w:eastAsiaTheme="minorEastAsia"/>
          <w:lang w:val="en-US"/>
        </w:rPr>
        <w:t>, and optionally the ML model info.</w:t>
      </w:r>
      <w:r>
        <w:rPr>
          <w:rFonts w:eastAsiaTheme="minorEastAsia"/>
          <w:lang w:val="en-US"/>
        </w:rPr>
        <w:t xml:space="preserve"> </w:t>
      </w:r>
    </w:p>
    <w:p w14:paraId="2F8235D3" w14:textId="6DF88E18" w:rsidR="008B16F2" w:rsidRPr="00315D13" w:rsidRDefault="008B16F2" w:rsidP="008B16F2">
      <w:pPr>
        <w:pStyle w:val="B1"/>
        <w:rPr>
          <w:color w:val="FF0000"/>
        </w:rPr>
      </w:pPr>
      <w:r>
        <w:t xml:space="preserve">2. The ADAES discovers the list of </w:t>
      </w:r>
      <w:ins w:id="21" w:author="Convida" w:date="2024-02-19T09:20:00Z">
        <w:r>
          <w:t xml:space="preserve">MTME-enhanced ADAE clients as the </w:t>
        </w:r>
      </w:ins>
      <w:r>
        <w:t xml:space="preserve">ML training and inference entities and their capabilities. Such discovery can be via sending a request to the </w:t>
      </w:r>
      <w:del w:id="22" w:author="Convida" w:date="2024-02-19T09:21:00Z">
        <w:r w:rsidDel="008B16F2">
          <w:delText>ML model registry / A-ADRF</w:delText>
        </w:r>
      </w:del>
      <w:ins w:id="23" w:author="Convida" w:date="2024-02-19T09:21:00Z">
        <w:r>
          <w:t>AI/ML repository</w:t>
        </w:r>
      </w:ins>
      <w:r>
        <w:t xml:space="preserve">, assuming that such registry has already a mapping </w:t>
      </w:r>
      <w:ins w:id="24" w:author="Convida" w:date="2024-02-19T09:21:00Z">
        <w:r>
          <w:t xml:space="preserve">between </w:t>
        </w:r>
      </w:ins>
      <w:del w:id="25" w:author="Convida" w:date="2024-02-19T09:21:00Z">
        <w:r w:rsidDel="008B16F2">
          <w:delText xml:space="preserve">of the ML </w:delText>
        </w:r>
      </w:del>
      <w:r>
        <w:t xml:space="preserve">candidate participants </w:t>
      </w:r>
      <w:ins w:id="26" w:author="Convida" w:date="2024-02-19T09:21:00Z">
        <w:r>
          <w:t xml:space="preserve">and </w:t>
        </w:r>
      </w:ins>
      <w:del w:id="27" w:author="Convida" w:date="2024-02-19T09:21:00Z">
        <w:r w:rsidDel="008B16F2">
          <w:delText xml:space="preserve">which are mapped to </w:delText>
        </w:r>
      </w:del>
      <w:r>
        <w:t xml:space="preserve">the given Analytics Event/ID. </w:t>
      </w:r>
      <w:r w:rsidRPr="001E71E2">
        <w:t>This step may also include fetching the ML model information for identifying already trained models for the Analytics Event.</w:t>
      </w:r>
    </w:p>
    <w:p w14:paraId="3157A08B" w14:textId="77777777" w:rsidR="008B16F2" w:rsidRPr="005F6C1C" w:rsidRDefault="008B16F2" w:rsidP="008B16F2">
      <w:pPr>
        <w:pStyle w:val="EditorsNote"/>
      </w:pPr>
      <w:bookmarkStart w:id="28" w:name="_Hlk151130246"/>
      <w:r w:rsidRPr="005F6C1C">
        <w:t>Editor</w:t>
      </w:r>
      <w:r w:rsidRPr="009E1917">
        <w:t>'</w:t>
      </w:r>
      <w:r w:rsidRPr="005F6C1C">
        <w:t>s Note: It is FFS whether ML model repository /A-ADRF is used for both ML model info and entities fetching.</w:t>
      </w:r>
    </w:p>
    <w:bookmarkEnd w:id="28"/>
    <w:p w14:paraId="09B6B384" w14:textId="77777777" w:rsidR="008B16F2" w:rsidRPr="00315D13" w:rsidRDefault="008B16F2" w:rsidP="008B16F2">
      <w:pPr>
        <w:pStyle w:val="B1"/>
      </w:pPr>
      <w:r w:rsidRPr="00315D13">
        <w:t xml:space="preserve">3. The ADAES determines the entity (ies) to be considered for ML model training entity for the analytics event ID. </w:t>
      </w:r>
    </w:p>
    <w:p w14:paraId="41117937" w14:textId="77777777" w:rsidR="008B16F2" w:rsidRPr="005F6C1C" w:rsidRDefault="008B16F2" w:rsidP="008B16F2">
      <w:pPr>
        <w:pStyle w:val="EditorsNote"/>
      </w:pPr>
      <w:r w:rsidRPr="005F6C1C">
        <w:t>Editor</w:t>
      </w:r>
      <w:r w:rsidRPr="009E1917">
        <w:t>'</w:t>
      </w:r>
      <w:r w:rsidRPr="005F6C1C">
        <w:t>s Note: How ADAES determines the entity (ies) is FFS.</w:t>
      </w:r>
    </w:p>
    <w:p w14:paraId="5663F78A" w14:textId="5B091AD4" w:rsidR="008B16F2" w:rsidRDefault="008B16F2" w:rsidP="008B16F2">
      <w:pPr>
        <w:pStyle w:val="B1"/>
      </w:pPr>
      <w:r>
        <w:t>4.</w:t>
      </w:r>
      <w:r>
        <w:tab/>
        <w:t xml:space="preserve">The ADAES requests the selected </w:t>
      </w:r>
      <w:del w:id="29" w:author="Convida" w:date="2024-02-19T09:22:00Z">
        <w:r w:rsidDel="008B16F2">
          <w:delText>ML training entity (e.g. AIML Enablement server)</w:delText>
        </w:r>
      </w:del>
      <w:ins w:id="30" w:author="Convida" w:date="2024-02-19T09:22:00Z">
        <w:r>
          <w:t>MTME-enhanced ADAE clients</w:t>
        </w:r>
      </w:ins>
      <w:r>
        <w:t xml:space="preserve"> to provide ML model training for the given analytics event. ADAES</w:t>
      </w:r>
      <w:r w:rsidRPr="007E029D">
        <w:t xml:space="preserve"> may also provide the requirements to be used</w:t>
      </w:r>
      <w:r>
        <w:t xml:space="preserve"> (if provided in step 1, e.g., </w:t>
      </w:r>
      <w:r w:rsidRPr="007E029D">
        <w:t xml:space="preserve">type of training, whether it is online or offline training, time to provide trained </w:t>
      </w:r>
      <w:r>
        <w:t>models.</w:t>
      </w:r>
    </w:p>
    <w:p w14:paraId="541C4AB0" w14:textId="6053FED0" w:rsidR="008B16F2" w:rsidRDefault="008B16F2" w:rsidP="008B16F2">
      <w:pPr>
        <w:pStyle w:val="B1"/>
      </w:pPr>
      <w:r>
        <w:t>5</w:t>
      </w:r>
      <w:r w:rsidRPr="007E029D">
        <w:t>a</w:t>
      </w:r>
      <w:r>
        <w:t>.</w:t>
      </w:r>
      <w:r w:rsidRPr="007E029D">
        <w:t xml:space="preserve"> The ADAES sends a request to the </w:t>
      </w:r>
      <w:ins w:id="31" w:author="Convida" w:date="2024-02-19T09:29:00Z">
        <w:r w:rsidR="006836E1">
          <w:t>AI/</w:t>
        </w:r>
      </w:ins>
      <w:r>
        <w:t xml:space="preserve">ML </w:t>
      </w:r>
      <w:del w:id="32" w:author="Convida" w:date="2024-02-19T09:29:00Z">
        <w:r w:rsidDel="006836E1">
          <w:delText xml:space="preserve">model </w:delText>
        </w:r>
      </w:del>
      <w:r>
        <w:t>repository</w:t>
      </w:r>
      <w:r w:rsidRPr="007E029D">
        <w:t xml:space="preserve"> (</w:t>
      </w:r>
      <w:r>
        <w:t>e.g.</w:t>
      </w:r>
      <w:r w:rsidRPr="007E029D">
        <w:t xml:space="preserve"> A-ADRF) to receive the one or more ML model information for the </w:t>
      </w:r>
      <w:r>
        <w:t xml:space="preserve">given </w:t>
      </w:r>
      <w:r w:rsidRPr="007E029D">
        <w:t xml:space="preserve">Analytics ID and/or the </w:t>
      </w:r>
      <w:r>
        <w:t>vertical</w:t>
      </w:r>
      <w:r w:rsidRPr="007E029D">
        <w:t xml:space="preserve"> type (e.g. </w:t>
      </w:r>
      <w:r>
        <w:t>IIOT</w:t>
      </w:r>
      <w:r w:rsidRPr="007E029D">
        <w:t xml:space="preserve"> server #1). </w:t>
      </w:r>
    </w:p>
    <w:p w14:paraId="5C6A2ECF" w14:textId="77777777" w:rsidR="008B16F2" w:rsidRPr="007E029D" w:rsidRDefault="008B16F2" w:rsidP="008B16F2">
      <w:pPr>
        <w:pStyle w:val="B1"/>
      </w:pPr>
      <w:r>
        <w:lastRenderedPageBreak/>
        <w:t>5</w:t>
      </w:r>
      <w:r w:rsidRPr="007E029D">
        <w:t>b</w:t>
      </w:r>
      <w:r>
        <w:t>.</w:t>
      </w:r>
      <w:r w:rsidRPr="007E029D">
        <w:t xml:space="preserve"> The ADAES receives a response, which includes the ML model information and the mapping to the analytics ID / </w:t>
      </w:r>
      <w:r>
        <w:t>VAL consumer</w:t>
      </w:r>
      <w:r w:rsidRPr="007E029D">
        <w:t xml:space="preserve"> type, the ML model file address for the initial model, the permissions for updating the ML model (related to who is the consumer), the ML model vendor ID, charging model for using the ML model</w:t>
      </w:r>
      <w:r>
        <w:t>, etc</w:t>
      </w:r>
      <w:r w:rsidRPr="007E029D">
        <w:t>.</w:t>
      </w:r>
    </w:p>
    <w:p w14:paraId="7092921D" w14:textId="48F58819" w:rsidR="008B16F2" w:rsidRDefault="008B16F2" w:rsidP="008B16F2">
      <w:pPr>
        <w:pStyle w:val="B1"/>
      </w:pPr>
      <w:r>
        <w:t>6</w:t>
      </w:r>
      <w:r w:rsidRPr="007E029D">
        <w:t xml:space="preserve">. </w:t>
      </w:r>
      <w:r>
        <w:t xml:space="preserve"> </w:t>
      </w:r>
      <w:r w:rsidRPr="007E029D">
        <w:t xml:space="preserve">The </w:t>
      </w:r>
      <w:del w:id="33" w:author="Convida" w:date="2024-02-19T09:23:00Z">
        <w:r w:rsidDel="008B16F2">
          <w:delText>AIML Enablement server</w:delText>
        </w:r>
      </w:del>
      <w:ins w:id="34" w:author="Convida" w:date="2024-02-19T09:23:00Z">
        <w:r>
          <w:t>MTME-enhanced ADAE client</w:t>
        </w:r>
      </w:ins>
      <w:r>
        <w:t xml:space="preserve"> </w:t>
      </w:r>
      <w:r w:rsidRPr="007E029D">
        <w:t>collects the data to train</w:t>
      </w:r>
      <w:del w:id="35" w:author="Convida" w:date="2024-02-19T09:24:00Z">
        <w:r w:rsidDel="008B16F2">
          <w:delText>/infer</w:delText>
        </w:r>
      </w:del>
      <w:r w:rsidRPr="007E029D">
        <w:t xml:space="preserve"> the model </w:t>
      </w:r>
      <w:ins w:id="36" w:author="Convida" w:date="2024-02-19T09:24:00Z">
        <w:r>
          <w:t xml:space="preserve">or the data for inference </w:t>
        </w:r>
      </w:ins>
      <w:r w:rsidRPr="007E029D">
        <w:t>from the data producers (</w:t>
      </w:r>
      <w:r>
        <w:t xml:space="preserve">e.g., </w:t>
      </w:r>
      <w:r w:rsidRPr="007E029D">
        <w:t>based on the assumptions for data producers as in procedures in clauses 8.2.2 and 8.2.3 of TS 23.436).</w:t>
      </w:r>
      <w:r>
        <w:t xml:space="preserve"> </w:t>
      </w:r>
    </w:p>
    <w:p w14:paraId="41FC5759" w14:textId="77777777" w:rsidR="008B16F2" w:rsidRPr="008426A1" w:rsidRDefault="008B16F2" w:rsidP="008B16F2">
      <w:pPr>
        <w:rPr>
          <w:color w:val="FF0000"/>
          <w:lang w:val="en-IN"/>
        </w:rPr>
      </w:pPr>
      <w:r>
        <w:rPr>
          <w:color w:val="FF0000"/>
          <w:lang w:val="en-IN"/>
        </w:rPr>
        <w:t>Editor</w:t>
      </w:r>
      <w:r w:rsidRPr="009E1917">
        <w:rPr>
          <w:color w:val="FF0000"/>
          <w:lang w:val="en-IN"/>
        </w:rPr>
        <w:t>'</w:t>
      </w:r>
      <w:r>
        <w:rPr>
          <w:color w:val="FF0000"/>
          <w:lang w:val="en-IN"/>
        </w:rPr>
        <w:t>s note: Whether training data collection is supported by EVEX is FFS.</w:t>
      </w:r>
    </w:p>
    <w:p w14:paraId="08AFD211" w14:textId="333F7AB4" w:rsidR="008B16F2" w:rsidRPr="007E029D" w:rsidRDefault="008B16F2" w:rsidP="008B16F2">
      <w:pPr>
        <w:pStyle w:val="B1"/>
      </w:pPr>
      <w:r>
        <w:t>7.</w:t>
      </w:r>
      <w:r>
        <w:tab/>
      </w:r>
      <w:r w:rsidRPr="007E029D">
        <w:t xml:space="preserve">The </w:t>
      </w:r>
      <w:del w:id="37" w:author="Convida" w:date="2024-02-19T09:25:00Z">
        <w:r w:rsidDel="008B16F2">
          <w:delText>AIML Enablement server</w:delText>
        </w:r>
      </w:del>
      <w:ins w:id="38" w:author="Convida" w:date="2024-02-19T09:25:00Z">
        <w:r>
          <w:t>MTME-enhanced ADAE client</w:t>
        </w:r>
      </w:ins>
      <w:r>
        <w:t xml:space="preserve"> performs </w:t>
      </w:r>
      <w:r w:rsidRPr="007E029D">
        <w:t xml:space="preserve">ML model training </w:t>
      </w:r>
      <w:r>
        <w:t xml:space="preserve">and/or inference. </w:t>
      </w:r>
      <w:r w:rsidRPr="007E029D">
        <w:t xml:space="preserve"> </w:t>
      </w:r>
    </w:p>
    <w:p w14:paraId="5C1A9CC2" w14:textId="1D1AB3AF" w:rsidR="008B16F2" w:rsidRPr="007E029D" w:rsidRDefault="008B16F2" w:rsidP="008B16F2">
      <w:pPr>
        <w:pStyle w:val="B1"/>
      </w:pPr>
      <w:r>
        <w:t>8.</w:t>
      </w:r>
      <w:r>
        <w:tab/>
        <w:t xml:space="preserve">The </w:t>
      </w:r>
      <w:del w:id="39" w:author="Convida" w:date="2024-02-19T09:25:00Z">
        <w:r w:rsidDel="008B16F2">
          <w:delText>AIML Enablement server</w:delText>
        </w:r>
      </w:del>
      <w:ins w:id="40" w:author="Convida" w:date="2024-02-19T09:25:00Z">
        <w:r>
          <w:t>MTME-enhanced ADAE client</w:t>
        </w:r>
      </w:ins>
      <w:r>
        <w:t xml:space="preserve"> sends an ML model training/inference response to the ADAES, with the trained and/or inferred model outputs.</w:t>
      </w:r>
    </w:p>
    <w:p w14:paraId="03FC9C5E" w14:textId="37366376" w:rsidR="008B16F2" w:rsidRPr="007E029D" w:rsidRDefault="008B16F2" w:rsidP="008B16F2">
      <w:pPr>
        <w:pStyle w:val="B1"/>
      </w:pPr>
      <w:r>
        <w:t>9</w:t>
      </w:r>
      <w:r w:rsidRPr="007E029D">
        <w:t xml:space="preserve">. The ADAES </w:t>
      </w:r>
      <w:r>
        <w:t>derives analytics based on the train</w:t>
      </w:r>
      <w:ins w:id="41" w:author="Convida" w:date="2024-02-19T09:25:00Z">
        <w:r>
          <w:t>ing</w:t>
        </w:r>
      </w:ins>
      <w:del w:id="42" w:author="Convida" w:date="2024-02-19T09:25:00Z">
        <w:r w:rsidDel="008B16F2">
          <w:delText>ed</w:delText>
        </w:r>
      </w:del>
      <w:r>
        <w:t>/infer</w:t>
      </w:r>
      <w:ins w:id="43" w:author="Convida" w:date="2024-02-19T09:25:00Z">
        <w:r>
          <w:t>ence</w:t>
        </w:r>
      </w:ins>
      <w:del w:id="44" w:author="Convida" w:date="2024-02-19T09:25:00Z">
        <w:r w:rsidDel="008B16F2">
          <w:delText>red</w:delText>
        </w:r>
      </w:del>
      <w:r>
        <w:t xml:space="preserve"> </w:t>
      </w:r>
      <w:del w:id="45" w:author="Convida" w:date="2024-02-19T09:26:00Z">
        <w:r w:rsidDel="008B16F2">
          <w:delText>data</w:delText>
        </w:r>
      </w:del>
      <w:ins w:id="46" w:author="Convida" w:date="2024-02-19T09:26:00Z">
        <w:r>
          <w:t>result</w:t>
        </w:r>
      </w:ins>
      <w:r w:rsidRPr="007E029D">
        <w:t>.</w:t>
      </w:r>
      <w:r>
        <w:t xml:space="preserve"> </w:t>
      </w:r>
      <w:del w:id="47" w:author="Convida" w:date="2024-02-19T09:26:00Z">
        <w:r w:rsidDel="008B16F2">
          <w:delText>ADAES may also perform ML model inference in addition (or alternatively) to AIML Enablement server using its own data, based on the deployments.</w:delText>
        </w:r>
      </w:del>
    </w:p>
    <w:p w14:paraId="0D07661E" w14:textId="1AB9E6F2" w:rsidR="008B16F2" w:rsidRPr="001E71E2" w:rsidRDefault="008B16F2" w:rsidP="008B16F2">
      <w:pPr>
        <w:pStyle w:val="B1"/>
        <w:rPr>
          <w:rFonts w:eastAsiaTheme="minorEastAsia"/>
          <w:b/>
          <w:bCs/>
          <w:lang w:val="en-US"/>
        </w:rPr>
      </w:pPr>
      <w:r w:rsidRPr="007E029D">
        <w:t>1</w:t>
      </w:r>
      <w:r>
        <w:t>0</w:t>
      </w:r>
      <w:r w:rsidRPr="007E029D">
        <w:t xml:space="preserve">. ADAES sends the analytics outputs as notification to the </w:t>
      </w:r>
      <w:ins w:id="48" w:author="Convida" w:date="2024-02-19T09:26:00Z">
        <w:r>
          <w:t xml:space="preserve">analytics consumer (e.g. </w:t>
        </w:r>
      </w:ins>
      <w:r>
        <w:t>VAL server</w:t>
      </w:r>
      <w:ins w:id="49" w:author="Convida" w:date="2024-02-19T09:26:00Z">
        <w:r>
          <w:t>)</w:t>
        </w:r>
      </w:ins>
      <w:r w:rsidRPr="007E029D">
        <w:t>.</w:t>
      </w:r>
    </w:p>
    <w:p w14:paraId="6FE54791" w14:textId="77777777" w:rsidR="008B16F2" w:rsidRDefault="008B16F2" w:rsidP="008B16F2">
      <w:pPr>
        <w:pStyle w:val="Heading3"/>
        <w:rPr>
          <w:lang w:eastAsia="zh-CN"/>
        </w:rPr>
      </w:pPr>
      <w:bookmarkStart w:id="50" w:name="_Toc148437288"/>
      <w:bookmarkStart w:id="51" w:name="_Toc151544857"/>
      <w:r>
        <w:t>8</w:t>
      </w:r>
      <w:r w:rsidRPr="00D7706D">
        <w:t>.</w:t>
      </w:r>
      <w:r>
        <w:t>4</w:t>
      </w:r>
      <w:r w:rsidRPr="00D7706D">
        <w:t>.</w:t>
      </w:r>
      <w:r>
        <w:rPr>
          <w:rFonts w:hint="eastAsia"/>
          <w:lang w:eastAsia="zh-CN"/>
        </w:rPr>
        <w:t>2</w:t>
      </w:r>
      <w:r w:rsidRPr="00D7706D">
        <w:tab/>
      </w:r>
      <w:r>
        <w:rPr>
          <w:lang w:eastAsia="zh-CN"/>
        </w:rPr>
        <w:t>Architecture Impacts</w:t>
      </w:r>
      <w:bookmarkEnd w:id="50"/>
      <w:bookmarkEnd w:id="51"/>
    </w:p>
    <w:p w14:paraId="49F76822" w14:textId="77777777" w:rsidR="008B16F2" w:rsidRDefault="008B16F2" w:rsidP="008B16F2">
      <w:pPr>
        <w:rPr>
          <w:lang w:eastAsia="zh-CN"/>
        </w:rPr>
      </w:pPr>
      <w:r>
        <w:rPr>
          <w:lang w:eastAsia="zh-CN"/>
        </w:rPr>
        <w:t>The application enabler layer architecture impacts are the following:</w:t>
      </w:r>
    </w:p>
    <w:p w14:paraId="3362ADE7" w14:textId="6152B369" w:rsidR="008B16F2" w:rsidRDefault="008B16F2" w:rsidP="008B16F2">
      <w:pPr>
        <w:pStyle w:val="B1"/>
        <w:rPr>
          <w:lang w:eastAsia="zh-CN"/>
        </w:rPr>
      </w:pPr>
      <w:r>
        <w:rPr>
          <w:lang w:eastAsia="zh-CN"/>
        </w:rPr>
        <w:t>-</w:t>
      </w:r>
      <w:r>
        <w:rPr>
          <w:lang w:eastAsia="zh-CN"/>
        </w:rPr>
        <w:tab/>
      </w:r>
      <w:del w:id="52" w:author="Convida" w:date="2024-02-19T09:26:00Z">
        <w:r w:rsidDel="008B16F2">
          <w:rPr>
            <w:lang w:eastAsia="zh-CN"/>
          </w:rPr>
          <w:delText>AIML enablement server</w:delText>
        </w:r>
      </w:del>
      <w:ins w:id="53" w:author="Convida" w:date="2024-02-19T09:26:00Z">
        <w:r>
          <w:rPr>
            <w:lang w:eastAsia="zh-CN"/>
          </w:rPr>
          <w:t>MTME-enhanced ADAE</w:t>
        </w:r>
      </w:ins>
      <w:r>
        <w:rPr>
          <w:lang w:eastAsia="zh-CN"/>
        </w:rPr>
        <w:t xml:space="preserve"> is introduced to provide support the training and/or inference for the analytics event.</w:t>
      </w:r>
    </w:p>
    <w:p w14:paraId="6BB650AE" w14:textId="77777777" w:rsidR="008B16F2" w:rsidRDefault="008B16F2" w:rsidP="008B16F2">
      <w:pPr>
        <w:pStyle w:val="B1"/>
        <w:rPr>
          <w:lang w:eastAsia="zh-CN"/>
        </w:rPr>
      </w:pPr>
      <w:r>
        <w:rPr>
          <w:lang w:eastAsia="zh-CN"/>
        </w:rPr>
        <w:t>-</w:t>
      </w:r>
      <w:r>
        <w:rPr>
          <w:lang w:eastAsia="zh-CN"/>
        </w:rPr>
        <w:tab/>
        <w:t xml:space="preserve">ADAES is enhanced to select and configure the entity (-ies) to serve as ML model training and inference entities and utilizes these services to improve the ADAE layer analytics. </w:t>
      </w:r>
    </w:p>
    <w:p w14:paraId="4C421447" w14:textId="20392946" w:rsidR="008B16F2" w:rsidRDefault="008B16F2" w:rsidP="008B16F2">
      <w:pPr>
        <w:pStyle w:val="B1"/>
        <w:rPr>
          <w:lang w:eastAsia="zh-CN"/>
        </w:rPr>
      </w:pPr>
      <w:r>
        <w:rPr>
          <w:lang w:eastAsia="zh-CN"/>
        </w:rPr>
        <w:t>-</w:t>
      </w:r>
      <w:r>
        <w:rPr>
          <w:lang w:eastAsia="zh-CN"/>
        </w:rPr>
        <w:tab/>
        <w:t xml:space="preserve">An </w:t>
      </w:r>
      <w:del w:id="54" w:author="Convida" w:date="2024-02-19T09:27:00Z">
        <w:r w:rsidDel="006836E1">
          <w:rPr>
            <w:lang w:eastAsia="zh-CN"/>
          </w:rPr>
          <w:delText>ML model</w:delText>
        </w:r>
      </w:del>
      <w:ins w:id="55" w:author="Convida" w:date="2024-02-19T09:27:00Z">
        <w:r w:rsidR="006836E1">
          <w:rPr>
            <w:lang w:eastAsia="zh-CN"/>
          </w:rPr>
          <w:t>AI/ML</w:t>
        </w:r>
      </w:ins>
      <w:r>
        <w:rPr>
          <w:lang w:eastAsia="zh-CN"/>
        </w:rPr>
        <w:t xml:space="preserve"> registry/repository needs to be defined e.g. as enhancement of A-ADRF.</w:t>
      </w:r>
    </w:p>
    <w:p w14:paraId="1E10C561" w14:textId="6B982287" w:rsidR="008B16F2" w:rsidRPr="001E71E2" w:rsidRDefault="008B16F2" w:rsidP="008B16F2">
      <w:pPr>
        <w:pStyle w:val="EditorsNote"/>
      </w:pPr>
      <w:r w:rsidRPr="001E71E2">
        <w:t>Editor</w:t>
      </w:r>
      <w:r w:rsidRPr="009E1917">
        <w:t>'</w:t>
      </w:r>
      <w:r w:rsidRPr="001E71E2">
        <w:t>s Note: It is FFS whether the ML model registry/repository is part of the A-ADRF or AIML Enablement Server.</w:t>
      </w:r>
    </w:p>
    <w:p w14:paraId="0470EF10" w14:textId="77777777" w:rsidR="008B16F2" w:rsidRDefault="008B16F2" w:rsidP="008B16F2">
      <w:pPr>
        <w:pStyle w:val="Heading3"/>
        <w:rPr>
          <w:lang w:eastAsia="zh-CN"/>
        </w:rPr>
      </w:pPr>
      <w:bookmarkStart w:id="56" w:name="_Toc148437289"/>
      <w:bookmarkStart w:id="57" w:name="_Toc151544858"/>
      <w:r>
        <w:t>8</w:t>
      </w:r>
      <w:r w:rsidRPr="00D7706D">
        <w:t>.</w:t>
      </w:r>
      <w:r>
        <w:rPr>
          <w:lang w:eastAsia="zh-CN"/>
        </w:rPr>
        <w:t>4</w:t>
      </w:r>
      <w:r w:rsidRPr="00D7706D">
        <w:t>.</w:t>
      </w:r>
      <w:r>
        <w:t>3</w:t>
      </w:r>
      <w:r w:rsidRPr="00D7706D">
        <w:tab/>
      </w:r>
      <w:r>
        <w:rPr>
          <w:lang w:eastAsia="zh-CN"/>
        </w:rPr>
        <w:t>Corresponding APIs</w:t>
      </w:r>
      <w:bookmarkEnd w:id="56"/>
      <w:bookmarkEnd w:id="57"/>
    </w:p>
    <w:p w14:paraId="7B8FDD99" w14:textId="77777777" w:rsidR="008B16F2" w:rsidRDefault="008B16F2" w:rsidP="008B16F2">
      <w:pPr>
        <w:pStyle w:val="EditorsNote"/>
        <w:rPr>
          <w:lang w:eastAsia="zh-CN"/>
        </w:rPr>
      </w:pPr>
      <w:bookmarkStart w:id="58" w:name="_Toc148437290"/>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59353DE7" w14:textId="77777777" w:rsidR="008B16F2" w:rsidRPr="00D7706D" w:rsidRDefault="008B16F2" w:rsidP="008B16F2">
      <w:pPr>
        <w:pStyle w:val="Heading3"/>
      </w:pPr>
      <w:bookmarkStart w:id="59" w:name="_Toc151544859"/>
      <w:r>
        <w:t>8</w:t>
      </w:r>
      <w:r w:rsidRPr="00D7706D">
        <w:t>.</w:t>
      </w:r>
      <w:r>
        <w:rPr>
          <w:lang w:eastAsia="zh-CN"/>
        </w:rPr>
        <w:t>4</w:t>
      </w:r>
      <w:r w:rsidRPr="00D7706D">
        <w:t>.</w:t>
      </w:r>
      <w:r>
        <w:rPr>
          <w:lang w:eastAsia="zh-CN"/>
        </w:rPr>
        <w:t>4</w:t>
      </w:r>
      <w:r w:rsidRPr="00D7706D">
        <w:tab/>
      </w:r>
      <w:r>
        <w:rPr>
          <w:rFonts w:hint="eastAsia"/>
          <w:lang w:eastAsia="zh-CN"/>
        </w:rPr>
        <w:t>Solution e</w:t>
      </w:r>
      <w:r w:rsidRPr="00D7706D">
        <w:t>valuation</w:t>
      </w:r>
      <w:bookmarkEnd w:id="58"/>
      <w:bookmarkEnd w:id="59"/>
    </w:p>
    <w:p w14:paraId="6A94A28E" w14:textId="77777777" w:rsidR="008B16F2" w:rsidRDefault="008B16F2" w:rsidP="008B16F2">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C1A85F8" w14:textId="77777777" w:rsidR="00073999" w:rsidRPr="00073999" w:rsidRDefault="00073999" w:rsidP="00073999"/>
    <w:bookmarkEnd w:id="2"/>
    <w:bookmarkEnd w:id="3"/>
    <w:bookmarkEnd w:id="4"/>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308" w14:textId="77777777" w:rsidR="000811BB" w:rsidRDefault="000811BB">
      <w:r>
        <w:separator/>
      </w:r>
    </w:p>
  </w:endnote>
  <w:endnote w:type="continuationSeparator" w:id="0">
    <w:p w14:paraId="7AA4C989" w14:textId="77777777" w:rsidR="000811BB" w:rsidRDefault="000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2F5A" w14:textId="77777777" w:rsidR="000811BB" w:rsidRDefault="000811BB">
      <w:r>
        <w:separator/>
      </w:r>
    </w:p>
  </w:footnote>
  <w:footnote w:type="continuationSeparator" w:id="0">
    <w:p w14:paraId="591C4472" w14:textId="77777777" w:rsidR="000811BB" w:rsidRDefault="000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3747D2B"/>
    <w:multiLevelType w:val="hybridMultilevel"/>
    <w:tmpl w:val="8AF6A962"/>
    <w:lvl w:ilvl="0" w:tplc="119869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E184745"/>
    <w:multiLevelType w:val="hybridMultilevel"/>
    <w:tmpl w:val="A04E619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1438406093">
    <w:abstractNumId w:val="2"/>
  </w:num>
  <w:num w:numId="3" w16cid:durableId="4687882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232B5"/>
    <w:rsid w:val="000276C3"/>
    <w:rsid w:val="000302CD"/>
    <w:rsid w:val="000304E3"/>
    <w:rsid w:val="00032368"/>
    <w:rsid w:val="00032590"/>
    <w:rsid w:val="00034FF3"/>
    <w:rsid w:val="00037BC7"/>
    <w:rsid w:val="00041538"/>
    <w:rsid w:val="000435D3"/>
    <w:rsid w:val="000474B9"/>
    <w:rsid w:val="00054CA4"/>
    <w:rsid w:val="00070C0D"/>
    <w:rsid w:val="00073999"/>
    <w:rsid w:val="000811BB"/>
    <w:rsid w:val="0008407A"/>
    <w:rsid w:val="0008460C"/>
    <w:rsid w:val="00093126"/>
    <w:rsid w:val="00093135"/>
    <w:rsid w:val="00093225"/>
    <w:rsid w:val="000A1DD9"/>
    <w:rsid w:val="000A2474"/>
    <w:rsid w:val="000A74A0"/>
    <w:rsid w:val="000B4CD3"/>
    <w:rsid w:val="000B4DC9"/>
    <w:rsid w:val="000C31D3"/>
    <w:rsid w:val="000D72C1"/>
    <w:rsid w:val="000E0095"/>
    <w:rsid w:val="000F4DEC"/>
    <w:rsid w:val="001064F2"/>
    <w:rsid w:val="001252B4"/>
    <w:rsid w:val="00126EE6"/>
    <w:rsid w:val="001379C3"/>
    <w:rsid w:val="0014715A"/>
    <w:rsid w:val="001604A8"/>
    <w:rsid w:val="00167538"/>
    <w:rsid w:val="001704CF"/>
    <w:rsid w:val="00171A37"/>
    <w:rsid w:val="00171A6F"/>
    <w:rsid w:val="00174443"/>
    <w:rsid w:val="0018515C"/>
    <w:rsid w:val="00190370"/>
    <w:rsid w:val="0019136F"/>
    <w:rsid w:val="00192E6B"/>
    <w:rsid w:val="00197991"/>
    <w:rsid w:val="001A2FAC"/>
    <w:rsid w:val="001A5131"/>
    <w:rsid w:val="001B093A"/>
    <w:rsid w:val="001B0B14"/>
    <w:rsid w:val="001B346B"/>
    <w:rsid w:val="001C11FC"/>
    <w:rsid w:val="001C307E"/>
    <w:rsid w:val="001C3B56"/>
    <w:rsid w:val="001C5175"/>
    <w:rsid w:val="001C5CA2"/>
    <w:rsid w:val="001C6396"/>
    <w:rsid w:val="001D5646"/>
    <w:rsid w:val="001D7D9F"/>
    <w:rsid w:val="001E0B59"/>
    <w:rsid w:val="001E36CD"/>
    <w:rsid w:val="001E4765"/>
    <w:rsid w:val="001E4B40"/>
    <w:rsid w:val="001E7C3D"/>
    <w:rsid w:val="001F26B0"/>
    <w:rsid w:val="002008A8"/>
    <w:rsid w:val="00202D31"/>
    <w:rsid w:val="0020473D"/>
    <w:rsid w:val="00210166"/>
    <w:rsid w:val="00210C09"/>
    <w:rsid w:val="00213A34"/>
    <w:rsid w:val="002145B3"/>
    <w:rsid w:val="00214773"/>
    <w:rsid w:val="0021727B"/>
    <w:rsid w:val="00221C20"/>
    <w:rsid w:val="00225F6E"/>
    <w:rsid w:val="002276EC"/>
    <w:rsid w:val="00230927"/>
    <w:rsid w:val="00232159"/>
    <w:rsid w:val="00243A74"/>
    <w:rsid w:val="0024712F"/>
    <w:rsid w:val="002501FC"/>
    <w:rsid w:val="002556E1"/>
    <w:rsid w:val="002637FE"/>
    <w:rsid w:val="0026490B"/>
    <w:rsid w:val="00267161"/>
    <w:rsid w:val="00281C0E"/>
    <w:rsid w:val="00284851"/>
    <w:rsid w:val="002850CD"/>
    <w:rsid w:val="00294D10"/>
    <w:rsid w:val="00296A71"/>
    <w:rsid w:val="002A02D0"/>
    <w:rsid w:val="002A3497"/>
    <w:rsid w:val="002A58C9"/>
    <w:rsid w:val="002C2D61"/>
    <w:rsid w:val="002C3EE0"/>
    <w:rsid w:val="002C7713"/>
    <w:rsid w:val="002D16F2"/>
    <w:rsid w:val="002D4EE0"/>
    <w:rsid w:val="002D67F6"/>
    <w:rsid w:val="002E1D20"/>
    <w:rsid w:val="002E5D1F"/>
    <w:rsid w:val="002E7D45"/>
    <w:rsid w:val="002F0AAD"/>
    <w:rsid w:val="002F2BD0"/>
    <w:rsid w:val="00300CE2"/>
    <w:rsid w:val="00300D75"/>
    <w:rsid w:val="003078B1"/>
    <w:rsid w:val="003107C5"/>
    <w:rsid w:val="00315316"/>
    <w:rsid w:val="00316233"/>
    <w:rsid w:val="00316503"/>
    <w:rsid w:val="00317DF5"/>
    <w:rsid w:val="0032290E"/>
    <w:rsid w:val="00327FBD"/>
    <w:rsid w:val="00332B06"/>
    <w:rsid w:val="00334FE3"/>
    <w:rsid w:val="00340DB5"/>
    <w:rsid w:val="00344293"/>
    <w:rsid w:val="00347AD4"/>
    <w:rsid w:val="00360576"/>
    <w:rsid w:val="00361D00"/>
    <w:rsid w:val="00362767"/>
    <w:rsid w:val="003708F1"/>
    <w:rsid w:val="003730D6"/>
    <w:rsid w:val="00375051"/>
    <w:rsid w:val="00375311"/>
    <w:rsid w:val="00376098"/>
    <w:rsid w:val="0037680F"/>
    <w:rsid w:val="003771D9"/>
    <w:rsid w:val="00381D53"/>
    <w:rsid w:val="00384A75"/>
    <w:rsid w:val="00393E25"/>
    <w:rsid w:val="00394AB0"/>
    <w:rsid w:val="00396376"/>
    <w:rsid w:val="003A05E9"/>
    <w:rsid w:val="003A4ED8"/>
    <w:rsid w:val="003B6ED9"/>
    <w:rsid w:val="003C2FCC"/>
    <w:rsid w:val="003D6BEE"/>
    <w:rsid w:val="003D7159"/>
    <w:rsid w:val="003D7B03"/>
    <w:rsid w:val="003E0C03"/>
    <w:rsid w:val="003E207A"/>
    <w:rsid w:val="003E528B"/>
    <w:rsid w:val="003F07D8"/>
    <w:rsid w:val="003F13B1"/>
    <w:rsid w:val="003F2AF3"/>
    <w:rsid w:val="003F5351"/>
    <w:rsid w:val="003F7F07"/>
    <w:rsid w:val="00411A3A"/>
    <w:rsid w:val="004322F2"/>
    <w:rsid w:val="004351CA"/>
    <w:rsid w:val="0044235F"/>
    <w:rsid w:val="004439E8"/>
    <w:rsid w:val="00452EB6"/>
    <w:rsid w:val="00454174"/>
    <w:rsid w:val="0045691B"/>
    <w:rsid w:val="00456976"/>
    <w:rsid w:val="0045702D"/>
    <w:rsid w:val="00466910"/>
    <w:rsid w:val="004674E3"/>
    <w:rsid w:val="004677F5"/>
    <w:rsid w:val="00471E91"/>
    <w:rsid w:val="004751E7"/>
    <w:rsid w:val="00476A8A"/>
    <w:rsid w:val="004832DD"/>
    <w:rsid w:val="00491603"/>
    <w:rsid w:val="00491AF4"/>
    <w:rsid w:val="004A109A"/>
    <w:rsid w:val="004A73FF"/>
    <w:rsid w:val="004B04F2"/>
    <w:rsid w:val="004B0DF3"/>
    <w:rsid w:val="004B496E"/>
    <w:rsid w:val="004B4FD5"/>
    <w:rsid w:val="004B69DA"/>
    <w:rsid w:val="004B69DB"/>
    <w:rsid w:val="004C1AC5"/>
    <w:rsid w:val="004C7D47"/>
    <w:rsid w:val="004E3D43"/>
    <w:rsid w:val="004E78C8"/>
    <w:rsid w:val="004F037E"/>
    <w:rsid w:val="004F0A8A"/>
    <w:rsid w:val="004F1032"/>
    <w:rsid w:val="004F10C9"/>
    <w:rsid w:val="004F4B99"/>
    <w:rsid w:val="005035EC"/>
    <w:rsid w:val="005049F3"/>
    <w:rsid w:val="00505B55"/>
    <w:rsid w:val="005104E6"/>
    <w:rsid w:val="00513C9A"/>
    <w:rsid w:val="00525176"/>
    <w:rsid w:val="00526DD6"/>
    <w:rsid w:val="00530FBA"/>
    <w:rsid w:val="0053550D"/>
    <w:rsid w:val="00536DA1"/>
    <w:rsid w:val="00542945"/>
    <w:rsid w:val="005449B1"/>
    <w:rsid w:val="005467D6"/>
    <w:rsid w:val="00551036"/>
    <w:rsid w:val="005538FA"/>
    <w:rsid w:val="0056362F"/>
    <w:rsid w:val="00571F8C"/>
    <w:rsid w:val="00577771"/>
    <w:rsid w:val="00586164"/>
    <w:rsid w:val="00594DD3"/>
    <w:rsid w:val="00597EEB"/>
    <w:rsid w:val="005A5F05"/>
    <w:rsid w:val="005C150D"/>
    <w:rsid w:val="005E2083"/>
    <w:rsid w:val="005F07DD"/>
    <w:rsid w:val="005F1087"/>
    <w:rsid w:val="0060127B"/>
    <w:rsid w:val="0060751E"/>
    <w:rsid w:val="00613BC8"/>
    <w:rsid w:val="006143A0"/>
    <w:rsid w:val="0062107A"/>
    <w:rsid w:val="00622026"/>
    <w:rsid w:val="0062320F"/>
    <w:rsid w:val="0062522C"/>
    <w:rsid w:val="0063118C"/>
    <w:rsid w:val="00645061"/>
    <w:rsid w:val="006476FC"/>
    <w:rsid w:val="006605EE"/>
    <w:rsid w:val="00674EFD"/>
    <w:rsid w:val="006836E1"/>
    <w:rsid w:val="00686C5E"/>
    <w:rsid w:val="00687CD1"/>
    <w:rsid w:val="006926F2"/>
    <w:rsid w:val="00693FDC"/>
    <w:rsid w:val="006A2E37"/>
    <w:rsid w:val="006A5B79"/>
    <w:rsid w:val="006A6700"/>
    <w:rsid w:val="006A688E"/>
    <w:rsid w:val="006B192D"/>
    <w:rsid w:val="006C3588"/>
    <w:rsid w:val="006D5C97"/>
    <w:rsid w:val="006D72A5"/>
    <w:rsid w:val="006E744D"/>
    <w:rsid w:val="006F3B02"/>
    <w:rsid w:val="00715719"/>
    <w:rsid w:val="00716C52"/>
    <w:rsid w:val="007205B2"/>
    <w:rsid w:val="00723425"/>
    <w:rsid w:val="0072479F"/>
    <w:rsid w:val="00736788"/>
    <w:rsid w:val="00736A0A"/>
    <w:rsid w:val="007476AF"/>
    <w:rsid w:val="00750ADD"/>
    <w:rsid w:val="007519B4"/>
    <w:rsid w:val="00751C83"/>
    <w:rsid w:val="007568EA"/>
    <w:rsid w:val="00760DD6"/>
    <w:rsid w:val="007647FD"/>
    <w:rsid w:val="00765977"/>
    <w:rsid w:val="00765D1F"/>
    <w:rsid w:val="00780A06"/>
    <w:rsid w:val="00782956"/>
    <w:rsid w:val="007851B5"/>
    <w:rsid w:val="00785301"/>
    <w:rsid w:val="00790B27"/>
    <w:rsid w:val="00792104"/>
    <w:rsid w:val="007A00C5"/>
    <w:rsid w:val="007B22DE"/>
    <w:rsid w:val="007C41FF"/>
    <w:rsid w:val="007D2E72"/>
    <w:rsid w:val="007E010A"/>
    <w:rsid w:val="007E0CA2"/>
    <w:rsid w:val="007E61B4"/>
    <w:rsid w:val="007F3111"/>
    <w:rsid w:val="007F3AF7"/>
    <w:rsid w:val="007F698E"/>
    <w:rsid w:val="008005E4"/>
    <w:rsid w:val="0080312A"/>
    <w:rsid w:val="00814876"/>
    <w:rsid w:val="00820F0F"/>
    <w:rsid w:val="00825897"/>
    <w:rsid w:val="00827A95"/>
    <w:rsid w:val="00836C0D"/>
    <w:rsid w:val="008405C6"/>
    <w:rsid w:val="00845100"/>
    <w:rsid w:val="00845882"/>
    <w:rsid w:val="00846087"/>
    <w:rsid w:val="00850A7F"/>
    <w:rsid w:val="0085133C"/>
    <w:rsid w:val="0085214B"/>
    <w:rsid w:val="00856236"/>
    <w:rsid w:val="008603C8"/>
    <w:rsid w:val="00865FD0"/>
    <w:rsid w:val="008710FF"/>
    <w:rsid w:val="00876346"/>
    <w:rsid w:val="00877CCC"/>
    <w:rsid w:val="008811BB"/>
    <w:rsid w:val="00882DB9"/>
    <w:rsid w:val="00893E7C"/>
    <w:rsid w:val="00897D87"/>
    <w:rsid w:val="008A1BA0"/>
    <w:rsid w:val="008A1CFC"/>
    <w:rsid w:val="008B16F2"/>
    <w:rsid w:val="008C3747"/>
    <w:rsid w:val="008C4F81"/>
    <w:rsid w:val="008D5E0C"/>
    <w:rsid w:val="008D7AEE"/>
    <w:rsid w:val="008E0C2E"/>
    <w:rsid w:val="008E1FC5"/>
    <w:rsid w:val="008E691C"/>
    <w:rsid w:val="009009A8"/>
    <w:rsid w:val="00905E39"/>
    <w:rsid w:val="009116EE"/>
    <w:rsid w:val="00914280"/>
    <w:rsid w:val="00916988"/>
    <w:rsid w:val="009175B5"/>
    <w:rsid w:val="00920C86"/>
    <w:rsid w:val="009255E7"/>
    <w:rsid w:val="009273F2"/>
    <w:rsid w:val="00931566"/>
    <w:rsid w:val="00932FE7"/>
    <w:rsid w:val="00935625"/>
    <w:rsid w:val="009466FE"/>
    <w:rsid w:val="0095000D"/>
    <w:rsid w:val="009549E2"/>
    <w:rsid w:val="00961793"/>
    <w:rsid w:val="00967B55"/>
    <w:rsid w:val="0097017F"/>
    <w:rsid w:val="00982BA7"/>
    <w:rsid w:val="009926F5"/>
    <w:rsid w:val="009B078D"/>
    <w:rsid w:val="009B1A6C"/>
    <w:rsid w:val="009B5412"/>
    <w:rsid w:val="009B6628"/>
    <w:rsid w:val="009B7E21"/>
    <w:rsid w:val="009C526B"/>
    <w:rsid w:val="009D183B"/>
    <w:rsid w:val="009D42B8"/>
    <w:rsid w:val="009D47F7"/>
    <w:rsid w:val="009E1971"/>
    <w:rsid w:val="009E778F"/>
    <w:rsid w:val="009E7858"/>
    <w:rsid w:val="009F0D46"/>
    <w:rsid w:val="00A07603"/>
    <w:rsid w:val="00A11681"/>
    <w:rsid w:val="00A14433"/>
    <w:rsid w:val="00A147DA"/>
    <w:rsid w:val="00A20FAC"/>
    <w:rsid w:val="00A22222"/>
    <w:rsid w:val="00A26BB2"/>
    <w:rsid w:val="00A33EDB"/>
    <w:rsid w:val="00A34185"/>
    <w:rsid w:val="00A34787"/>
    <w:rsid w:val="00A35CEF"/>
    <w:rsid w:val="00A369A7"/>
    <w:rsid w:val="00A36DB1"/>
    <w:rsid w:val="00A44591"/>
    <w:rsid w:val="00A45BFB"/>
    <w:rsid w:val="00A47DEB"/>
    <w:rsid w:val="00A522DA"/>
    <w:rsid w:val="00A527C4"/>
    <w:rsid w:val="00A5526D"/>
    <w:rsid w:val="00A555B1"/>
    <w:rsid w:val="00A647E1"/>
    <w:rsid w:val="00A651C4"/>
    <w:rsid w:val="00A739DF"/>
    <w:rsid w:val="00A81AA1"/>
    <w:rsid w:val="00A859DC"/>
    <w:rsid w:val="00A86F7E"/>
    <w:rsid w:val="00A92CB6"/>
    <w:rsid w:val="00A97669"/>
    <w:rsid w:val="00AA3DBE"/>
    <w:rsid w:val="00AA6831"/>
    <w:rsid w:val="00AB26F9"/>
    <w:rsid w:val="00AB7C1D"/>
    <w:rsid w:val="00AD3565"/>
    <w:rsid w:val="00AD55AF"/>
    <w:rsid w:val="00AD6FDF"/>
    <w:rsid w:val="00AE25D5"/>
    <w:rsid w:val="00AE3611"/>
    <w:rsid w:val="00AE4572"/>
    <w:rsid w:val="00B0382E"/>
    <w:rsid w:val="00B06818"/>
    <w:rsid w:val="00B16F15"/>
    <w:rsid w:val="00B31F20"/>
    <w:rsid w:val="00B41104"/>
    <w:rsid w:val="00B45365"/>
    <w:rsid w:val="00B4736B"/>
    <w:rsid w:val="00B55B39"/>
    <w:rsid w:val="00B637A4"/>
    <w:rsid w:val="00B71BC5"/>
    <w:rsid w:val="00B80D79"/>
    <w:rsid w:val="00B829E1"/>
    <w:rsid w:val="00BA0DBE"/>
    <w:rsid w:val="00BA29F2"/>
    <w:rsid w:val="00BA4BE2"/>
    <w:rsid w:val="00BA6AA9"/>
    <w:rsid w:val="00BB60F6"/>
    <w:rsid w:val="00BB7458"/>
    <w:rsid w:val="00BC3C63"/>
    <w:rsid w:val="00BD1620"/>
    <w:rsid w:val="00BD5CF0"/>
    <w:rsid w:val="00BE0288"/>
    <w:rsid w:val="00BE6819"/>
    <w:rsid w:val="00BE77BB"/>
    <w:rsid w:val="00BF0848"/>
    <w:rsid w:val="00BF3721"/>
    <w:rsid w:val="00BF5FC1"/>
    <w:rsid w:val="00C0574D"/>
    <w:rsid w:val="00C152AC"/>
    <w:rsid w:val="00C179C8"/>
    <w:rsid w:val="00C23860"/>
    <w:rsid w:val="00C23FC7"/>
    <w:rsid w:val="00C25EB8"/>
    <w:rsid w:val="00C26675"/>
    <w:rsid w:val="00C359EA"/>
    <w:rsid w:val="00C44DD1"/>
    <w:rsid w:val="00C47C7D"/>
    <w:rsid w:val="00C55D97"/>
    <w:rsid w:val="00C56192"/>
    <w:rsid w:val="00C644A9"/>
    <w:rsid w:val="00C64B73"/>
    <w:rsid w:val="00C727B8"/>
    <w:rsid w:val="00C762D8"/>
    <w:rsid w:val="00C77719"/>
    <w:rsid w:val="00C777ED"/>
    <w:rsid w:val="00C81708"/>
    <w:rsid w:val="00C86279"/>
    <w:rsid w:val="00C90E98"/>
    <w:rsid w:val="00C92014"/>
    <w:rsid w:val="00C93D83"/>
    <w:rsid w:val="00CA2908"/>
    <w:rsid w:val="00CC1839"/>
    <w:rsid w:val="00CC4471"/>
    <w:rsid w:val="00CD298C"/>
    <w:rsid w:val="00CD3E01"/>
    <w:rsid w:val="00CE03E0"/>
    <w:rsid w:val="00CE0E25"/>
    <w:rsid w:val="00CE5CFA"/>
    <w:rsid w:val="00CF171A"/>
    <w:rsid w:val="00D06EB6"/>
    <w:rsid w:val="00D07287"/>
    <w:rsid w:val="00D21EC3"/>
    <w:rsid w:val="00D342C8"/>
    <w:rsid w:val="00D354E1"/>
    <w:rsid w:val="00D41806"/>
    <w:rsid w:val="00D42EB7"/>
    <w:rsid w:val="00D459B4"/>
    <w:rsid w:val="00D475DF"/>
    <w:rsid w:val="00D51F18"/>
    <w:rsid w:val="00D52E01"/>
    <w:rsid w:val="00D541D0"/>
    <w:rsid w:val="00D72833"/>
    <w:rsid w:val="00D73C52"/>
    <w:rsid w:val="00D766FC"/>
    <w:rsid w:val="00D76E51"/>
    <w:rsid w:val="00D82715"/>
    <w:rsid w:val="00D94233"/>
    <w:rsid w:val="00DA06E7"/>
    <w:rsid w:val="00DA134A"/>
    <w:rsid w:val="00DB4309"/>
    <w:rsid w:val="00DB6F6D"/>
    <w:rsid w:val="00DB702C"/>
    <w:rsid w:val="00DC614D"/>
    <w:rsid w:val="00DD6ECA"/>
    <w:rsid w:val="00DD7255"/>
    <w:rsid w:val="00DE2F36"/>
    <w:rsid w:val="00DF40CB"/>
    <w:rsid w:val="00DF6D3F"/>
    <w:rsid w:val="00E0094A"/>
    <w:rsid w:val="00E02799"/>
    <w:rsid w:val="00E0568E"/>
    <w:rsid w:val="00E126A2"/>
    <w:rsid w:val="00E3178C"/>
    <w:rsid w:val="00E3358C"/>
    <w:rsid w:val="00E44D98"/>
    <w:rsid w:val="00E45D52"/>
    <w:rsid w:val="00E53C38"/>
    <w:rsid w:val="00E5553D"/>
    <w:rsid w:val="00E61279"/>
    <w:rsid w:val="00E8139E"/>
    <w:rsid w:val="00E82492"/>
    <w:rsid w:val="00E85B2A"/>
    <w:rsid w:val="00E87536"/>
    <w:rsid w:val="00EA1702"/>
    <w:rsid w:val="00EA336A"/>
    <w:rsid w:val="00EB0825"/>
    <w:rsid w:val="00EB0964"/>
    <w:rsid w:val="00EB1E20"/>
    <w:rsid w:val="00EB3558"/>
    <w:rsid w:val="00EB648E"/>
    <w:rsid w:val="00EB7DF3"/>
    <w:rsid w:val="00EC0341"/>
    <w:rsid w:val="00EC0DD6"/>
    <w:rsid w:val="00EC1924"/>
    <w:rsid w:val="00EC277F"/>
    <w:rsid w:val="00ED3F25"/>
    <w:rsid w:val="00EE0D7B"/>
    <w:rsid w:val="00EF6D18"/>
    <w:rsid w:val="00EF7546"/>
    <w:rsid w:val="00F02271"/>
    <w:rsid w:val="00F06B4D"/>
    <w:rsid w:val="00F07EFA"/>
    <w:rsid w:val="00F10348"/>
    <w:rsid w:val="00F13376"/>
    <w:rsid w:val="00F1483C"/>
    <w:rsid w:val="00F1490A"/>
    <w:rsid w:val="00F15AD1"/>
    <w:rsid w:val="00F22CF2"/>
    <w:rsid w:val="00F23A96"/>
    <w:rsid w:val="00F27252"/>
    <w:rsid w:val="00F30FD1"/>
    <w:rsid w:val="00F34111"/>
    <w:rsid w:val="00F37BC9"/>
    <w:rsid w:val="00F416D3"/>
    <w:rsid w:val="00F431B2"/>
    <w:rsid w:val="00F44210"/>
    <w:rsid w:val="00F45C70"/>
    <w:rsid w:val="00F54402"/>
    <w:rsid w:val="00F57C87"/>
    <w:rsid w:val="00F7041D"/>
    <w:rsid w:val="00F70CFB"/>
    <w:rsid w:val="00F71957"/>
    <w:rsid w:val="00F7312E"/>
    <w:rsid w:val="00F7589A"/>
    <w:rsid w:val="00F768C5"/>
    <w:rsid w:val="00FA0809"/>
    <w:rsid w:val="00FA2292"/>
    <w:rsid w:val="00FA3F0D"/>
    <w:rsid w:val="00FB1E2B"/>
    <w:rsid w:val="00FB2FF5"/>
    <w:rsid w:val="00FB72C8"/>
    <w:rsid w:val="00FB7ED6"/>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paragraph" w:styleId="NoSpacing">
    <w:name w:val="No Spacing"/>
    <w:uiPriority w:val="1"/>
    <w:qFormat/>
    <w:rsid w:val="004C1AC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64CD1-6AB6-41D4-94A6-6654A9A1C6CB}">
  <ds:schemaRefs>
    <ds:schemaRef ds:uri="http://schemas.microsoft.com/sharepoint/v4"/>
    <ds:schemaRef ds:uri="http://purl.org/dc/terms/"/>
    <ds:schemaRef ds:uri="http://schemas.microsoft.com/office/2006/metadata/properties"/>
    <ds:schemaRef ds:uri="http://schemas.microsoft.com/office/2006/documentManagement/types"/>
    <ds:schemaRef ds:uri="d78def48-27c6-4979-bba9-c862a2df76a0"/>
    <ds:schemaRef ds:uri="http://schemas.microsoft.com/office/infopath/2007/PartnerControls"/>
    <ds:schemaRef ds:uri="http://schemas.openxmlformats.org/package/2006/metadata/core-properties"/>
    <ds:schemaRef ds:uri="http://purl.org/dc/elements/1.1/"/>
    <ds:schemaRef ds:uri="0f87353b-0140-45a3-9269-85d3f6ef8bfa"/>
    <ds:schemaRef ds:uri="d6ffdcea-b8d5-430d-84fc-948dbfcb5364"/>
    <ds:schemaRef ds:uri="http://www.w3.org/XML/1998/namespace"/>
    <ds:schemaRef ds:uri="http://purl.org/dc/dcmitype/"/>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1FC713-BE8A-4EA7-AD49-8527B1CF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5</Pages>
  <Words>897</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99</cp:revision>
  <cp:lastPrinted>1900-01-01T05:00:00Z</cp:lastPrinted>
  <dcterms:created xsi:type="dcterms:W3CDTF">2024-01-31T19:07:00Z</dcterms:created>
  <dcterms:modified xsi:type="dcterms:W3CDTF">2024-02-19T15:52:00Z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